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DD153" w14:textId="5C4CB920" w:rsidR="00A97E45" w:rsidRDefault="00C614E5" w:rsidP="00A97E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 o wydanie pełnomocnictwa</w:t>
      </w:r>
      <w:r w:rsidR="00A26669">
        <w:rPr>
          <w:b/>
          <w:sz w:val="28"/>
          <w:szCs w:val="28"/>
        </w:rPr>
        <w:t xml:space="preserve"> dla </w:t>
      </w:r>
      <w:r w:rsidR="001B4B10">
        <w:rPr>
          <w:b/>
          <w:sz w:val="28"/>
          <w:szCs w:val="28"/>
        </w:rPr>
        <w:t>wykonawcy</w:t>
      </w:r>
    </w:p>
    <w:p w14:paraId="132BB638" w14:textId="77777777" w:rsidR="000D2032" w:rsidRPr="006A6EA5" w:rsidRDefault="000D2032" w:rsidP="00A97E45">
      <w:pPr>
        <w:jc w:val="center"/>
        <w:rPr>
          <w:b/>
          <w:sz w:val="28"/>
          <w:szCs w:val="28"/>
        </w:rPr>
      </w:pPr>
    </w:p>
    <w:p w14:paraId="1E591416" w14:textId="77777777" w:rsidR="00736FE1" w:rsidRDefault="00736FE1" w:rsidP="00A97E45">
      <w:pPr>
        <w:jc w:val="center"/>
        <w:rPr>
          <w:b/>
          <w:i/>
        </w:rPr>
      </w:pPr>
    </w:p>
    <w:p w14:paraId="4456C14E" w14:textId="77777777" w:rsidR="008C5715" w:rsidRDefault="00C614E5" w:rsidP="00D60969">
      <w:r>
        <w:t>Wn</w:t>
      </w:r>
      <w:r w:rsidR="001B4B10">
        <w:t>ioskuję o wydanie pełnomocnictwa dla</w:t>
      </w:r>
    </w:p>
    <w:p w14:paraId="49930C59" w14:textId="7E70F3A8" w:rsidR="008C5715" w:rsidRDefault="001B4B10" w:rsidP="00D60969">
      <w:pPr>
        <w:rPr>
          <w:vertAlign w:val="superscript"/>
        </w:rPr>
      </w:pPr>
      <w:r>
        <w:t>Pana</w:t>
      </w:r>
      <w:r w:rsidR="00C614E5">
        <w:t>/Pan</w:t>
      </w:r>
      <w:r>
        <w:t>i</w:t>
      </w:r>
      <w:r w:rsidR="00E9781D">
        <w:t xml:space="preserve"> </w:t>
      </w:r>
      <w:r w:rsidR="00C964D8">
        <w:t>………………………………</w:t>
      </w:r>
      <w:r w:rsidR="00C614E5">
        <w:rPr>
          <w:vertAlign w:val="superscript"/>
        </w:rPr>
        <w:t xml:space="preserve"> </w:t>
      </w:r>
    </w:p>
    <w:p w14:paraId="213AAC50" w14:textId="67270948" w:rsidR="008C5715" w:rsidRDefault="001B4B10" w:rsidP="00D60969">
      <w:proofErr w:type="spellStart"/>
      <w:r>
        <w:t>zamieszałego</w:t>
      </w:r>
      <w:proofErr w:type="spellEnd"/>
      <w:r>
        <w:t>/</w:t>
      </w:r>
      <w:proofErr w:type="spellStart"/>
      <w:r>
        <w:t>łą</w:t>
      </w:r>
      <w:proofErr w:type="spellEnd"/>
      <w:r w:rsidR="00E9781D">
        <w:t xml:space="preserve"> </w:t>
      </w:r>
      <w:r w:rsidR="00C964D8">
        <w:t>…………………………</w:t>
      </w:r>
      <w:r w:rsidR="00D60969">
        <w:t>,</w:t>
      </w:r>
      <w:r w:rsidR="00C614E5">
        <w:t xml:space="preserve"> </w:t>
      </w:r>
    </w:p>
    <w:p w14:paraId="58E4C033" w14:textId="29E82E20" w:rsidR="008C5715" w:rsidRDefault="001B4B10" w:rsidP="00D60969">
      <w:r>
        <w:t>legitymującego/ca</w:t>
      </w:r>
      <w:r w:rsidR="00E9781D">
        <w:t xml:space="preserve"> się dowodem osobistym nr </w:t>
      </w:r>
      <w:r w:rsidR="00C964D8">
        <w:t>…………………….</w:t>
      </w:r>
      <w:r>
        <w:t xml:space="preserve"> </w:t>
      </w:r>
    </w:p>
    <w:p w14:paraId="6D4A4366" w14:textId="6FF63B18" w:rsidR="008C5715" w:rsidRDefault="00E9781D" w:rsidP="00D60969">
      <w:r>
        <w:t xml:space="preserve">wydanym przez </w:t>
      </w:r>
      <w:r w:rsidR="00C964D8">
        <w:t>………………………………………………………..</w:t>
      </w:r>
      <w:r w:rsidR="001B4B10">
        <w:t xml:space="preserve"> </w:t>
      </w:r>
    </w:p>
    <w:p w14:paraId="458EA605" w14:textId="735269C3" w:rsidR="008C5715" w:rsidRDefault="001B4B10" w:rsidP="00D60969">
      <w:r>
        <w:t>reprezentującego/</w:t>
      </w:r>
      <w:proofErr w:type="spellStart"/>
      <w:r>
        <w:t>cej</w:t>
      </w:r>
      <w:proofErr w:type="spellEnd"/>
      <w:r>
        <w:t xml:space="preserve"> firmę pod nazwą</w:t>
      </w:r>
      <w:r w:rsidR="00E9781D">
        <w:t xml:space="preserve"> </w:t>
      </w:r>
      <w:r w:rsidR="00C964D8">
        <w:t>……………………………………</w:t>
      </w:r>
      <w:r>
        <w:rPr>
          <w:vertAlign w:val="superscript"/>
        </w:rPr>
        <w:t>2</w:t>
      </w:r>
      <w:r>
        <w:t xml:space="preserve">, </w:t>
      </w:r>
    </w:p>
    <w:p w14:paraId="39A8DD3B" w14:textId="77777777" w:rsidR="008C5715" w:rsidRDefault="008C5715" w:rsidP="00D60969"/>
    <w:p w14:paraId="0FA495EC" w14:textId="77777777" w:rsidR="008C5715" w:rsidRDefault="001B4B10" w:rsidP="00D60969">
      <w:r>
        <w:t xml:space="preserve">wykonującą </w:t>
      </w:r>
      <w:r w:rsidR="00B554E6">
        <w:t>dokumentację projektową</w:t>
      </w:r>
      <w:r>
        <w:t xml:space="preserve"> w </w:t>
      </w:r>
      <w:r w:rsidR="008C5715">
        <w:t> </w:t>
      </w:r>
      <w:r>
        <w:t xml:space="preserve">ramach zadania </w:t>
      </w:r>
      <w:proofErr w:type="spellStart"/>
      <w:r>
        <w:t>pn</w:t>
      </w:r>
      <w:proofErr w:type="spellEnd"/>
    </w:p>
    <w:p w14:paraId="4495E74F" w14:textId="75C5750D" w:rsidR="00A77166" w:rsidRDefault="008C5715" w:rsidP="00D60969">
      <w:r>
        <w:t>„</w:t>
      </w:r>
      <w:r w:rsidR="00A77166" w:rsidRPr="00A77166">
        <w:rPr>
          <w:b/>
        </w:rPr>
        <w:t xml:space="preserve">Budowa </w:t>
      </w:r>
      <w:r w:rsidR="00943FA6">
        <w:rPr>
          <w:b/>
        </w:rPr>
        <w:t>sieci gazowej</w:t>
      </w:r>
      <w:r w:rsidR="00A77166" w:rsidRPr="00A77166">
        <w:rPr>
          <w:b/>
        </w:rPr>
        <w:t xml:space="preserve"> w msc</w:t>
      </w:r>
      <w:r w:rsidR="00943FA6">
        <w:rPr>
          <w:b/>
        </w:rPr>
        <w:t>……….</w:t>
      </w:r>
      <w:r w:rsidR="007A5480">
        <w:rPr>
          <w:b/>
        </w:rPr>
        <w:t>”</w:t>
      </w:r>
      <w:r w:rsidR="00A77166">
        <w:t xml:space="preserve"> </w:t>
      </w:r>
      <w:r w:rsidR="00C964D8">
        <w:t>UP/00</w:t>
      </w:r>
      <w:r w:rsidR="00E31FFB">
        <w:t>………….</w:t>
      </w:r>
    </w:p>
    <w:p w14:paraId="68C83B92" w14:textId="6DA27E26" w:rsidR="00F57EEC" w:rsidRPr="002115D4" w:rsidRDefault="00B554E6" w:rsidP="00F57EEC">
      <w:r>
        <w:t xml:space="preserve"> </w:t>
      </w:r>
    </w:p>
    <w:p w14:paraId="64A24142" w14:textId="593D0ECB" w:rsidR="00F57EEC" w:rsidRPr="00172F8B" w:rsidRDefault="00F57EEC" w:rsidP="00F57EEC">
      <w:pPr>
        <w:numPr>
          <w:ilvl w:val="0"/>
          <w:numId w:val="4"/>
        </w:numPr>
      </w:pPr>
      <w:r>
        <w:t>do występowania w imieniu Spółki w zakresie czynności administracyjnych mających na celu uzyskanie wszelkich niezbędnych decyzji</w:t>
      </w:r>
      <w:r w:rsidR="003A3A10">
        <w:t xml:space="preserve"> (w tym w trybie art. 124 </w:t>
      </w:r>
      <w:proofErr w:type="spellStart"/>
      <w:r w:rsidR="003A3A10">
        <w:t>u.g.n</w:t>
      </w:r>
      <w:proofErr w:type="spellEnd"/>
      <w:r w:rsidR="003A3A10">
        <w:t>.), opinii, postanowień (w tym dot. odstępstw od przepisów techniczno-budowlanych)</w:t>
      </w:r>
      <w:r>
        <w:t xml:space="preserve"> i uzgodnień (w tym </w:t>
      </w:r>
      <w:r w:rsidR="003A3A10">
        <w:t>protokołu z narady koordynacyjnej</w:t>
      </w:r>
      <w:r>
        <w:t>), podpisywania i składania wniosków o</w:t>
      </w:r>
      <w:r w:rsidR="003A3A10">
        <w:t> </w:t>
      </w:r>
      <w:r>
        <w:t xml:space="preserve">wydanie decyzji w zakresie ustalenia lokalizacji inwestycji celu publicznego, pozwolenia na budowę, </w:t>
      </w:r>
      <w:r w:rsidR="003A3A10">
        <w:t xml:space="preserve">zgłoszenia robót budowlanych, </w:t>
      </w:r>
      <w:r>
        <w:t xml:space="preserve">zatwierdzenie projektu organizacji ruchu drogowego na czas budowy gazociągów i odbioru wskazanych </w:t>
      </w:r>
      <w:r w:rsidR="003A3A10">
        <w:t xml:space="preserve">wyżej </w:t>
      </w:r>
      <w:r>
        <w:t>decyzji</w:t>
      </w:r>
      <w:r w:rsidR="003A3A10">
        <w:t xml:space="preserve">, opinii, postanowień i uzgodnień, a także prowadzenia rokowań z </w:t>
      </w:r>
      <w:bookmarkStart w:id="0" w:name="_Hlk47988762"/>
      <w:r w:rsidR="003A3A10">
        <w:t xml:space="preserve">właścicielami </w:t>
      </w:r>
      <w:r w:rsidR="00DA57BD">
        <w:t xml:space="preserve">(użytkownikami wieczystymi) </w:t>
      </w:r>
      <w:r w:rsidR="003A3A10">
        <w:t>nieruchomości</w:t>
      </w:r>
      <w:bookmarkEnd w:id="0"/>
      <w:r w:rsidR="003A3A10">
        <w:t xml:space="preserve"> w związku z prowadzoną inwestycją.</w:t>
      </w:r>
      <w:r>
        <w:t xml:space="preserve"> Ponadto informujemy wszystkie organa i instytucje wydające powyższe zgody o konieczności przekazywania korespondencji urzędowej do wiadomości Polskiej Spółki Gazownictwa sp. z o.o. Oddział Zakład Gazowniczy w</w:t>
      </w:r>
      <w:r w:rsidR="003A3A10">
        <w:t> </w:t>
      </w:r>
      <w:r>
        <w:t>Gdańsku ul. Wałowa 41/43 80-858 Gdańsk,</w:t>
      </w:r>
    </w:p>
    <w:p w14:paraId="59DFA158" w14:textId="77777777" w:rsidR="003A3A10" w:rsidRDefault="003A3A10" w:rsidP="003A3A10">
      <w:pPr>
        <w:pStyle w:val="Akapitzlist"/>
        <w:numPr>
          <w:ilvl w:val="0"/>
          <w:numId w:val="4"/>
        </w:numPr>
        <w:rPr>
          <w:szCs w:val="20"/>
        </w:rPr>
      </w:pPr>
      <w:r>
        <w:rPr>
          <w:szCs w:val="20"/>
        </w:rPr>
        <w:t>u</w:t>
      </w:r>
      <w:r w:rsidRPr="00146DDF">
        <w:rPr>
          <w:szCs w:val="20"/>
        </w:rPr>
        <w:t>zysk</w:t>
      </w:r>
      <w:r>
        <w:rPr>
          <w:szCs w:val="20"/>
        </w:rPr>
        <w:t>iw</w:t>
      </w:r>
      <w:r w:rsidRPr="00146DDF">
        <w:rPr>
          <w:szCs w:val="20"/>
        </w:rPr>
        <w:t>ania decyzji, ze</w:t>
      </w:r>
      <w:r>
        <w:rPr>
          <w:szCs w:val="20"/>
        </w:rPr>
        <w:t>zwoleń, zgód, których posiadanie</w:t>
      </w:r>
      <w:r w:rsidRPr="00146DDF">
        <w:rPr>
          <w:szCs w:val="20"/>
        </w:rPr>
        <w:t xml:space="preserve"> jest niezbędne do prawidłowej realizacji robót budowlanych</w:t>
      </w:r>
      <w:r>
        <w:rPr>
          <w:szCs w:val="20"/>
        </w:rPr>
        <w:t>,</w:t>
      </w:r>
    </w:p>
    <w:p w14:paraId="733DA0BB" w14:textId="77777777" w:rsidR="003A3A10" w:rsidRDefault="003A3A10" w:rsidP="003A3A10">
      <w:pPr>
        <w:pStyle w:val="Akapitzlist"/>
        <w:numPr>
          <w:ilvl w:val="0"/>
          <w:numId w:val="4"/>
        </w:numPr>
        <w:rPr>
          <w:szCs w:val="20"/>
        </w:rPr>
      </w:pPr>
      <w:r>
        <w:rPr>
          <w:szCs w:val="20"/>
        </w:rPr>
        <w:t>zgłaszania właściwym organom nadzoru budowlanego rozpoczęcia oraz zakończenia budowy obiektów budowlanych i robót budowlanych,</w:t>
      </w:r>
    </w:p>
    <w:p w14:paraId="1E4C1820" w14:textId="77777777" w:rsidR="003A3A10" w:rsidRPr="00FE5088" w:rsidRDefault="003A3A10" w:rsidP="003A3A10">
      <w:pPr>
        <w:pStyle w:val="Akapitzlist"/>
        <w:numPr>
          <w:ilvl w:val="0"/>
          <w:numId w:val="4"/>
        </w:numPr>
        <w:ind w:right="-2"/>
        <w:rPr>
          <w:szCs w:val="20"/>
        </w:rPr>
      </w:pPr>
      <w:r>
        <w:rPr>
          <w:szCs w:val="20"/>
        </w:rPr>
        <w:t>uzyskiwania ostatecznych decyzji pozwoleń</w:t>
      </w:r>
      <w:r w:rsidRPr="00FE5088">
        <w:rPr>
          <w:szCs w:val="20"/>
        </w:rPr>
        <w:t xml:space="preserve"> na użytkowanie obiektów budowlanych objętych obowiązkiem uzyskania taki</w:t>
      </w:r>
      <w:r>
        <w:rPr>
          <w:szCs w:val="20"/>
        </w:rPr>
        <w:t>ch</w:t>
      </w:r>
      <w:r w:rsidRPr="00FE5088">
        <w:rPr>
          <w:szCs w:val="20"/>
        </w:rPr>
        <w:t xml:space="preserve"> decyzji zgodnie z Ustawą Prawo Budowlane,</w:t>
      </w:r>
    </w:p>
    <w:p w14:paraId="68465692" w14:textId="77777777" w:rsidR="003A3A10" w:rsidRPr="00FE5088" w:rsidRDefault="003A3A10" w:rsidP="003A3A10">
      <w:pPr>
        <w:pStyle w:val="Akapitzlist"/>
        <w:numPr>
          <w:ilvl w:val="0"/>
          <w:numId w:val="4"/>
        </w:numPr>
        <w:ind w:right="-2"/>
        <w:rPr>
          <w:szCs w:val="20"/>
        </w:rPr>
      </w:pPr>
      <w:r w:rsidRPr="00FE5088">
        <w:rPr>
          <w:szCs w:val="20"/>
        </w:rPr>
        <w:t>rejestr</w:t>
      </w:r>
      <w:r>
        <w:rPr>
          <w:szCs w:val="20"/>
        </w:rPr>
        <w:t>owania</w:t>
      </w:r>
      <w:r w:rsidRPr="00FE5088">
        <w:rPr>
          <w:szCs w:val="20"/>
        </w:rPr>
        <w:t xml:space="preserve"> i odbi</w:t>
      </w:r>
      <w:r>
        <w:rPr>
          <w:szCs w:val="20"/>
        </w:rPr>
        <w:t>erania</w:t>
      </w:r>
      <w:r w:rsidRPr="00FE5088">
        <w:rPr>
          <w:szCs w:val="20"/>
        </w:rPr>
        <w:t xml:space="preserve"> dzienników budowy we właściwych organach</w:t>
      </w:r>
      <w:r>
        <w:rPr>
          <w:szCs w:val="20"/>
        </w:rPr>
        <w:t xml:space="preserve"> administracji </w:t>
      </w:r>
      <w:proofErr w:type="spellStart"/>
      <w:r>
        <w:rPr>
          <w:szCs w:val="20"/>
        </w:rPr>
        <w:t>architektoniczno</w:t>
      </w:r>
      <w:proofErr w:type="spellEnd"/>
      <w:r>
        <w:rPr>
          <w:szCs w:val="20"/>
        </w:rPr>
        <w:t xml:space="preserve"> – budowlanej</w:t>
      </w:r>
      <w:r w:rsidRPr="00FE5088">
        <w:rPr>
          <w:szCs w:val="20"/>
        </w:rPr>
        <w:t xml:space="preserve"> oraz prowadzenia wszelkiej korespondencji z tym związanej,</w:t>
      </w:r>
    </w:p>
    <w:p w14:paraId="307B4601" w14:textId="77777777" w:rsidR="003A3A10" w:rsidRDefault="003A3A10" w:rsidP="00D60969">
      <w:pPr>
        <w:pStyle w:val="Akapitzlist"/>
        <w:numPr>
          <w:ilvl w:val="0"/>
          <w:numId w:val="4"/>
        </w:numPr>
        <w:ind w:right="-2"/>
        <w:rPr>
          <w:rFonts w:cs="Arial"/>
          <w:szCs w:val="20"/>
        </w:rPr>
      </w:pPr>
      <w:r w:rsidRPr="00506156">
        <w:rPr>
          <w:rFonts w:cs="Arial"/>
          <w:color w:val="000000"/>
          <w:szCs w:val="22"/>
        </w:rPr>
        <w:t>uzyskiwania zezwoleń na zajęcia pasa drogowego w celu umieszczenia urządzeń infrastruktury technicznej (</w:t>
      </w:r>
      <w:r w:rsidRPr="00506156">
        <w:rPr>
          <w:rStyle w:val="Mocnowyrniony"/>
          <w:rFonts w:cs="Arial"/>
          <w:b w:val="0"/>
          <w:color w:val="000000"/>
          <w:szCs w:val="22"/>
        </w:rPr>
        <w:t>art. 40 ust. 2 pkt 2 ustawy z dnia 21 marca 1985 r. o drogach publicznych</w:t>
      </w:r>
      <w:r w:rsidRPr="00506156">
        <w:rPr>
          <w:rFonts w:cs="Arial"/>
          <w:color w:val="000000"/>
          <w:szCs w:val="22"/>
        </w:rPr>
        <w:t xml:space="preserve">) i zaciągania w imieniu Mocodawcy zobowiązań finansowych z tym związanych (z wyłączeniem prawa do zawierania umów z właścicielem terenu), każdorazowo </w:t>
      </w:r>
      <w:r w:rsidRPr="00506156">
        <w:rPr>
          <w:rFonts w:cs="Arial"/>
          <w:szCs w:val="22"/>
        </w:rPr>
        <w:t>samodzielnie do kwoty nieprzekraczającej 10.000,00 zł netto</w:t>
      </w:r>
      <w:r w:rsidRPr="00506156">
        <w:rPr>
          <w:rFonts w:cs="Arial"/>
          <w:szCs w:val="20"/>
        </w:rPr>
        <w:t xml:space="preserve"> </w:t>
      </w:r>
    </w:p>
    <w:p w14:paraId="05B24B2A" w14:textId="146CE433" w:rsidR="003A3A10" w:rsidRPr="003A3A10" w:rsidRDefault="00BE4B2E" w:rsidP="003A3A10">
      <w:pPr>
        <w:ind w:right="-2"/>
        <w:rPr>
          <w:rFonts w:cs="Arial"/>
          <w:szCs w:val="20"/>
        </w:rPr>
      </w:pPr>
      <w:r>
        <w:lastRenderedPageBreak/>
        <w:t>Wniosek podyktowany jest koniecznością realizacji zadania inwestycyjnego</w:t>
      </w:r>
      <w:r w:rsidR="00F22371">
        <w:t xml:space="preserve">. </w:t>
      </w:r>
    </w:p>
    <w:p w14:paraId="238D9AC8" w14:textId="172E457F" w:rsidR="001B4B10" w:rsidRPr="001B4B10" w:rsidRDefault="001B4B10" w:rsidP="00D60969">
      <w:r>
        <w:t xml:space="preserve">Powyższe pełnomocnictwo należy udzielić do dnia </w:t>
      </w:r>
      <w:proofErr w:type="spellStart"/>
      <w:r w:rsidR="007750AD">
        <w:rPr>
          <w:b/>
        </w:rPr>
        <w:t>DATA</w:t>
      </w:r>
      <w:r w:rsidR="00B554E6">
        <w:t>r</w:t>
      </w:r>
      <w:proofErr w:type="spellEnd"/>
      <w:r>
        <w:t xml:space="preserve">. </w:t>
      </w:r>
    </w:p>
    <w:p w14:paraId="06DD6CA0" w14:textId="77777777" w:rsidR="00DA7F0E" w:rsidRDefault="00DA7F0E" w:rsidP="00D60969">
      <w:pPr>
        <w:rPr>
          <w:vertAlign w:val="superscript"/>
        </w:rPr>
      </w:pPr>
    </w:p>
    <w:p w14:paraId="779CEB8C" w14:textId="77777777" w:rsidR="00DA7F0E" w:rsidRDefault="00DA7F0E" w:rsidP="00D60969">
      <w:pPr>
        <w:rPr>
          <w:vertAlign w:val="superscript"/>
        </w:rPr>
      </w:pPr>
    </w:p>
    <w:p w14:paraId="5A054741" w14:textId="6D3FA27B" w:rsidR="00DA7F0E" w:rsidRDefault="00342CB0" w:rsidP="00DA7F0E">
      <w:pPr>
        <w:jc w:val="left"/>
      </w:pPr>
      <w:r>
        <w:t xml:space="preserve">         …………………………………</w:t>
      </w:r>
    </w:p>
    <w:p w14:paraId="09458599" w14:textId="196D3B70" w:rsidR="00342CB0" w:rsidRPr="00342CB0" w:rsidRDefault="00342CB0" w:rsidP="00342CB0">
      <w:pPr>
        <w:spacing w:line="240" w:lineRule="auto"/>
        <w:jc w:val="left"/>
        <w:rPr>
          <w:sz w:val="16"/>
          <w:szCs w:val="16"/>
        </w:rPr>
      </w:pPr>
      <w:r w:rsidRPr="00342CB0">
        <w:rPr>
          <w:sz w:val="16"/>
          <w:szCs w:val="16"/>
        </w:rPr>
        <w:t>(podpis Kierownika komórki wnioskującej o pełnomocnictwo)</w:t>
      </w:r>
    </w:p>
    <w:p w14:paraId="78462C75" w14:textId="77777777" w:rsidR="00A26669" w:rsidRDefault="00A26669" w:rsidP="00D60969">
      <w:pPr>
        <w:rPr>
          <w:vertAlign w:val="superscript"/>
        </w:rPr>
      </w:pPr>
    </w:p>
    <w:p w14:paraId="3D4937CE" w14:textId="77777777" w:rsidR="00342CB0" w:rsidRDefault="00342CB0" w:rsidP="00D60969">
      <w:pPr>
        <w:rPr>
          <w:vertAlign w:val="superscript"/>
        </w:rPr>
      </w:pPr>
    </w:p>
    <w:p w14:paraId="3AFF7211" w14:textId="77777777" w:rsidR="00342CB0" w:rsidRDefault="00342CB0" w:rsidP="00D60969">
      <w:pPr>
        <w:rPr>
          <w:vertAlign w:val="superscript"/>
        </w:rPr>
      </w:pPr>
    </w:p>
    <w:p w14:paraId="3CEEA73D" w14:textId="030D9450" w:rsidR="00342CB0" w:rsidRDefault="00342CB0" w:rsidP="00342CB0">
      <w:pPr>
        <w:spacing w:line="240" w:lineRule="auto"/>
        <w:jc w:val="right"/>
        <w:rPr>
          <w:vertAlign w:val="superscript"/>
        </w:rPr>
      </w:pPr>
      <w:r>
        <w:rPr>
          <w:vertAlign w:val="superscript"/>
        </w:rPr>
        <w:t>………………………………………………………………………………………….</w:t>
      </w:r>
    </w:p>
    <w:p w14:paraId="110528A9" w14:textId="417E3DD5" w:rsidR="00342CB0" w:rsidRPr="00342CB0" w:rsidRDefault="00342CB0" w:rsidP="00342CB0">
      <w:pPr>
        <w:spacing w:line="240" w:lineRule="auto"/>
        <w:jc w:val="right"/>
        <w:rPr>
          <w:sz w:val="16"/>
          <w:szCs w:val="16"/>
        </w:rPr>
      </w:pPr>
      <w:r w:rsidRPr="00342CB0">
        <w:rPr>
          <w:sz w:val="16"/>
          <w:szCs w:val="16"/>
        </w:rPr>
        <w:t>(podpisy 2 Członków Dyrekcji wyrażających zgodę)</w:t>
      </w:r>
    </w:p>
    <w:sectPr w:rsidR="00342CB0" w:rsidRPr="00342CB0" w:rsidSect="006A6EA5">
      <w:footerReference w:type="default" r:id="rId12"/>
      <w:type w:val="continuous"/>
      <w:pgSz w:w="11906" w:h="16838"/>
      <w:pgMar w:top="2325" w:right="1418" w:bottom="1701" w:left="1418" w:header="709" w:footer="868" w:gutter="0"/>
      <w:pgNumType w:start="1" w:chapStyle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CA7D6" w14:textId="77777777" w:rsidR="002B628E" w:rsidRDefault="002B628E">
      <w:r>
        <w:separator/>
      </w:r>
    </w:p>
  </w:endnote>
  <w:endnote w:type="continuationSeparator" w:id="0">
    <w:p w14:paraId="00BE255B" w14:textId="77777777" w:rsidR="002B628E" w:rsidRDefault="002B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738794778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1B0AF4" w14:textId="163859C8" w:rsidR="00000EAB" w:rsidRDefault="00000EAB" w:rsidP="00000EAB">
            <w:pPr>
              <w:spacing w:line="240" w:lineRule="auto"/>
              <w:ind w:right="-852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_______________________________________________________________________________________________________________________________</w:t>
            </w:r>
          </w:p>
          <w:p w14:paraId="27041F3C" w14:textId="2F7B37DE" w:rsidR="00000EAB" w:rsidRPr="00000EAB" w:rsidRDefault="00000EAB" w:rsidP="00000EAB">
            <w:pPr>
              <w:spacing w:line="240" w:lineRule="auto"/>
              <w:ind w:right="-852"/>
              <w:rPr>
                <w:sz w:val="16"/>
                <w:szCs w:val="16"/>
              </w:rPr>
            </w:pPr>
            <w:r w:rsidRPr="00000EAB">
              <w:rPr>
                <w:sz w:val="16"/>
                <w:szCs w:val="16"/>
                <w:vertAlign w:val="superscript"/>
              </w:rPr>
              <w:t xml:space="preserve">1 </w:t>
            </w:r>
            <w:r w:rsidRPr="00000EAB">
              <w:rPr>
                <w:sz w:val="16"/>
                <w:szCs w:val="16"/>
              </w:rPr>
              <w:t>imię i nazwisko</w:t>
            </w:r>
          </w:p>
          <w:p w14:paraId="642F0C79" w14:textId="77777777" w:rsidR="00000EAB" w:rsidRPr="00000EAB" w:rsidRDefault="00000EAB" w:rsidP="00000EAB">
            <w:pPr>
              <w:spacing w:line="240" w:lineRule="auto"/>
              <w:ind w:right="-852"/>
              <w:rPr>
                <w:sz w:val="16"/>
                <w:szCs w:val="16"/>
              </w:rPr>
            </w:pPr>
            <w:r w:rsidRPr="00000EAB">
              <w:rPr>
                <w:sz w:val="16"/>
                <w:szCs w:val="16"/>
                <w:vertAlign w:val="superscript"/>
              </w:rPr>
              <w:t xml:space="preserve">2 </w:t>
            </w:r>
            <w:r w:rsidRPr="00000EAB">
              <w:rPr>
                <w:sz w:val="16"/>
                <w:szCs w:val="16"/>
              </w:rPr>
              <w:t>pełna nazwa firmy wraz z adresem</w:t>
            </w:r>
          </w:p>
          <w:p w14:paraId="7BFE6953" w14:textId="77777777" w:rsidR="00000EAB" w:rsidRPr="00000EAB" w:rsidRDefault="00000EAB" w:rsidP="00000EAB">
            <w:pPr>
              <w:spacing w:line="240" w:lineRule="auto"/>
              <w:ind w:right="-852"/>
              <w:rPr>
                <w:sz w:val="16"/>
                <w:szCs w:val="16"/>
              </w:rPr>
            </w:pPr>
            <w:r w:rsidRPr="00000EAB">
              <w:rPr>
                <w:sz w:val="16"/>
                <w:szCs w:val="16"/>
                <w:vertAlign w:val="superscript"/>
              </w:rPr>
              <w:t xml:space="preserve">3 </w:t>
            </w:r>
            <w:r w:rsidRPr="00000EAB">
              <w:rPr>
                <w:sz w:val="16"/>
                <w:szCs w:val="16"/>
              </w:rPr>
              <w:t>zakres pełnomocnictwa</w:t>
            </w:r>
          </w:p>
          <w:p w14:paraId="1ACA69FD" w14:textId="26E4C1C3" w:rsidR="00E4621F" w:rsidRPr="006A6EA5" w:rsidRDefault="00E4621F">
            <w:pPr>
              <w:pStyle w:val="Stopka"/>
              <w:jc w:val="right"/>
              <w:rPr>
                <w:sz w:val="14"/>
                <w:szCs w:val="14"/>
              </w:rPr>
            </w:pPr>
            <w:r w:rsidRPr="006A6EA5">
              <w:rPr>
                <w:sz w:val="14"/>
                <w:szCs w:val="14"/>
              </w:rPr>
              <w:t xml:space="preserve">Strona </w:t>
            </w:r>
            <w:r w:rsidRPr="006A6EA5">
              <w:rPr>
                <w:b/>
                <w:bCs/>
                <w:sz w:val="14"/>
                <w:szCs w:val="14"/>
              </w:rPr>
              <w:fldChar w:fldCharType="begin"/>
            </w:r>
            <w:r w:rsidRPr="006A6EA5">
              <w:rPr>
                <w:b/>
                <w:bCs/>
                <w:sz w:val="14"/>
                <w:szCs w:val="14"/>
              </w:rPr>
              <w:instrText>PAGE</w:instrText>
            </w:r>
            <w:r w:rsidRPr="006A6EA5">
              <w:rPr>
                <w:b/>
                <w:bCs/>
                <w:sz w:val="14"/>
                <w:szCs w:val="14"/>
              </w:rPr>
              <w:fldChar w:fldCharType="separate"/>
            </w:r>
            <w:r w:rsidR="00F57EEC">
              <w:rPr>
                <w:b/>
                <w:bCs/>
                <w:noProof/>
                <w:sz w:val="14"/>
                <w:szCs w:val="14"/>
              </w:rPr>
              <w:t>2</w:t>
            </w:r>
            <w:r w:rsidRPr="006A6EA5">
              <w:rPr>
                <w:b/>
                <w:bCs/>
                <w:sz w:val="14"/>
                <w:szCs w:val="14"/>
              </w:rPr>
              <w:fldChar w:fldCharType="end"/>
            </w:r>
            <w:r w:rsidRPr="006A6EA5">
              <w:rPr>
                <w:sz w:val="14"/>
                <w:szCs w:val="14"/>
              </w:rPr>
              <w:t xml:space="preserve"> z </w:t>
            </w:r>
            <w:r w:rsidRPr="006A6EA5">
              <w:rPr>
                <w:b/>
                <w:bCs/>
                <w:sz w:val="14"/>
                <w:szCs w:val="14"/>
              </w:rPr>
              <w:fldChar w:fldCharType="begin"/>
            </w:r>
            <w:r w:rsidRPr="006A6EA5">
              <w:rPr>
                <w:b/>
                <w:bCs/>
                <w:sz w:val="14"/>
                <w:szCs w:val="14"/>
              </w:rPr>
              <w:instrText>NUMPAGES</w:instrText>
            </w:r>
            <w:r w:rsidRPr="006A6EA5">
              <w:rPr>
                <w:b/>
                <w:bCs/>
                <w:sz w:val="14"/>
                <w:szCs w:val="14"/>
              </w:rPr>
              <w:fldChar w:fldCharType="separate"/>
            </w:r>
            <w:r w:rsidR="00F57EEC">
              <w:rPr>
                <w:b/>
                <w:bCs/>
                <w:noProof/>
                <w:sz w:val="14"/>
                <w:szCs w:val="14"/>
              </w:rPr>
              <w:t>2</w:t>
            </w:r>
            <w:r w:rsidRPr="006A6EA5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BE51" w14:textId="77777777" w:rsidR="002B628E" w:rsidRDefault="002B628E">
      <w:r>
        <w:separator/>
      </w:r>
    </w:p>
  </w:footnote>
  <w:footnote w:type="continuationSeparator" w:id="0">
    <w:p w14:paraId="03807066" w14:textId="77777777" w:rsidR="002B628E" w:rsidRDefault="002B6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5AC36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D275F2"/>
    <w:multiLevelType w:val="hybridMultilevel"/>
    <w:tmpl w:val="1C067CE8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" w15:restartNumberingAfterBreak="0">
    <w:nsid w:val="44AB1557"/>
    <w:multiLevelType w:val="hybridMultilevel"/>
    <w:tmpl w:val="3C027BC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FD72A0C"/>
    <w:multiLevelType w:val="hybridMultilevel"/>
    <w:tmpl w:val="C5A61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86860">
    <w:abstractNumId w:val="0"/>
  </w:num>
  <w:num w:numId="2" w16cid:durableId="370030840">
    <w:abstractNumId w:val="3"/>
  </w:num>
  <w:num w:numId="3" w16cid:durableId="1194490717">
    <w:abstractNumId w:val="1"/>
  </w:num>
  <w:num w:numId="4" w16cid:durableId="1061826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598"/>
    <w:rsid w:val="00000EAB"/>
    <w:rsid w:val="00014974"/>
    <w:rsid w:val="000242A3"/>
    <w:rsid w:val="00034715"/>
    <w:rsid w:val="00042E69"/>
    <w:rsid w:val="00071102"/>
    <w:rsid w:val="00073373"/>
    <w:rsid w:val="000912E4"/>
    <w:rsid w:val="00094A47"/>
    <w:rsid w:val="0009566E"/>
    <w:rsid w:val="000A6943"/>
    <w:rsid w:val="000B21F3"/>
    <w:rsid w:val="000C2546"/>
    <w:rsid w:val="000D2032"/>
    <w:rsid w:val="00146DDF"/>
    <w:rsid w:val="00165B37"/>
    <w:rsid w:val="001A3F01"/>
    <w:rsid w:val="001A6407"/>
    <w:rsid w:val="001B4B10"/>
    <w:rsid w:val="00225715"/>
    <w:rsid w:val="002433F5"/>
    <w:rsid w:val="002553CC"/>
    <w:rsid w:val="00263D91"/>
    <w:rsid w:val="002665E5"/>
    <w:rsid w:val="002668FA"/>
    <w:rsid w:val="00290C9C"/>
    <w:rsid w:val="00294133"/>
    <w:rsid w:val="002B1F13"/>
    <w:rsid w:val="002B628E"/>
    <w:rsid w:val="002C0CD8"/>
    <w:rsid w:val="002F45A7"/>
    <w:rsid w:val="002F4D7E"/>
    <w:rsid w:val="003006D6"/>
    <w:rsid w:val="003011F1"/>
    <w:rsid w:val="00304F01"/>
    <w:rsid w:val="003204AD"/>
    <w:rsid w:val="00342CB0"/>
    <w:rsid w:val="00372094"/>
    <w:rsid w:val="00381FFB"/>
    <w:rsid w:val="003949DA"/>
    <w:rsid w:val="003A3A10"/>
    <w:rsid w:val="003B5DB1"/>
    <w:rsid w:val="003E2062"/>
    <w:rsid w:val="003F0AFB"/>
    <w:rsid w:val="003F3399"/>
    <w:rsid w:val="00406C6C"/>
    <w:rsid w:val="00420A94"/>
    <w:rsid w:val="00424767"/>
    <w:rsid w:val="0045171F"/>
    <w:rsid w:val="004572B0"/>
    <w:rsid w:val="00484FFC"/>
    <w:rsid w:val="004A54B4"/>
    <w:rsid w:val="004B5CE3"/>
    <w:rsid w:val="004B6488"/>
    <w:rsid w:val="00570925"/>
    <w:rsid w:val="005744E8"/>
    <w:rsid w:val="00575C18"/>
    <w:rsid w:val="00582778"/>
    <w:rsid w:val="005923E7"/>
    <w:rsid w:val="00593B7F"/>
    <w:rsid w:val="005C73A6"/>
    <w:rsid w:val="005F23DC"/>
    <w:rsid w:val="0060608A"/>
    <w:rsid w:val="00616145"/>
    <w:rsid w:val="006236D2"/>
    <w:rsid w:val="0062643F"/>
    <w:rsid w:val="006540A7"/>
    <w:rsid w:val="00665490"/>
    <w:rsid w:val="00681E14"/>
    <w:rsid w:val="006A6EA5"/>
    <w:rsid w:val="006D1F97"/>
    <w:rsid w:val="00711BF1"/>
    <w:rsid w:val="0072590E"/>
    <w:rsid w:val="00736788"/>
    <w:rsid w:val="00736FE1"/>
    <w:rsid w:val="00762C86"/>
    <w:rsid w:val="007750AD"/>
    <w:rsid w:val="00780CE9"/>
    <w:rsid w:val="00793BF0"/>
    <w:rsid w:val="007A5480"/>
    <w:rsid w:val="007B0A3E"/>
    <w:rsid w:val="00856BE6"/>
    <w:rsid w:val="00862967"/>
    <w:rsid w:val="00872E4B"/>
    <w:rsid w:val="008A7A24"/>
    <w:rsid w:val="008B5861"/>
    <w:rsid w:val="008C075C"/>
    <w:rsid w:val="008C5715"/>
    <w:rsid w:val="008D4C27"/>
    <w:rsid w:val="008E0024"/>
    <w:rsid w:val="00943FA6"/>
    <w:rsid w:val="0094554E"/>
    <w:rsid w:val="00952FD1"/>
    <w:rsid w:val="00964782"/>
    <w:rsid w:val="0097363B"/>
    <w:rsid w:val="00986331"/>
    <w:rsid w:val="009D7C41"/>
    <w:rsid w:val="009E15A2"/>
    <w:rsid w:val="00A26669"/>
    <w:rsid w:val="00A45B9D"/>
    <w:rsid w:val="00A63EFE"/>
    <w:rsid w:val="00A77166"/>
    <w:rsid w:val="00A803D2"/>
    <w:rsid w:val="00A97E45"/>
    <w:rsid w:val="00AC1AC9"/>
    <w:rsid w:val="00AC4A36"/>
    <w:rsid w:val="00AD1179"/>
    <w:rsid w:val="00B22030"/>
    <w:rsid w:val="00B25737"/>
    <w:rsid w:val="00B46B16"/>
    <w:rsid w:val="00B554E6"/>
    <w:rsid w:val="00B8627B"/>
    <w:rsid w:val="00BA3FA7"/>
    <w:rsid w:val="00BA6D6F"/>
    <w:rsid w:val="00BC5EA2"/>
    <w:rsid w:val="00BD4CB9"/>
    <w:rsid w:val="00BD6186"/>
    <w:rsid w:val="00BE4B2E"/>
    <w:rsid w:val="00BF0E4A"/>
    <w:rsid w:val="00C04786"/>
    <w:rsid w:val="00C35FE6"/>
    <w:rsid w:val="00C545D1"/>
    <w:rsid w:val="00C57F26"/>
    <w:rsid w:val="00C614E5"/>
    <w:rsid w:val="00C90341"/>
    <w:rsid w:val="00C964D8"/>
    <w:rsid w:val="00CC5064"/>
    <w:rsid w:val="00CC5C9E"/>
    <w:rsid w:val="00CD7452"/>
    <w:rsid w:val="00CD758E"/>
    <w:rsid w:val="00CE639F"/>
    <w:rsid w:val="00D120E8"/>
    <w:rsid w:val="00D15D4F"/>
    <w:rsid w:val="00D371E5"/>
    <w:rsid w:val="00D40598"/>
    <w:rsid w:val="00D46B12"/>
    <w:rsid w:val="00D52291"/>
    <w:rsid w:val="00D60969"/>
    <w:rsid w:val="00D625C9"/>
    <w:rsid w:val="00D7173E"/>
    <w:rsid w:val="00D719A9"/>
    <w:rsid w:val="00D86B76"/>
    <w:rsid w:val="00DA57BD"/>
    <w:rsid w:val="00DA7F0E"/>
    <w:rsid w:val="00DB38ED"/>
    <w:rsid w:val="00DF12D3"/>
    <w:rsid w:val="00DF4275"/>
    <w:rsid w:val="00E31FFB"/>
    <w:rsid w:val="00E4621F"/>
    <w:rsid w:val="00E73490"/>
    <w:rsid w:val="00E76176"/>
    <w:rsid w:val="00E9781D"/>
    <w:rsid w:val="00EA120C"/>
    <w:rsid w:val="00EC27E8"/>
    <w:rsid w:val="00EC5966"/>
    <w:rsid w:val="00ED3B2F"/>
    <w:rsid w:val="00EE37D6"/>
    <w:rsid w:val="00EF06C0"/>
    <w:rsid w:val="00F077BF"/>
    <w:rsid w:val="00F1023D"/>
    <w:rsid w:val="00F17886"/>
    <w:rsid w:val="00F22371"/>
    <w:rsid w:val="00F26540"/>
    <w:rsid w:val="00F31164"/>
    <w:rsid w:val="00F318DC"/>
    <w:rsid w:val="00F33593"/>
    <w:rsid w:val="00F57EEC"/>
    <w:rsid w:val="00F8051E"/>
    <w:rsid w:val="00F8692B"/>
    <w:rsid w:val="00FB3986"/>
    <w:rsid w:val="00FC7D4B"/>
    <w:rsid w:val="00FE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8AD6C8"/>
  <w15:docId w15:val="{B5250063-5838-4E88-9244-4CE717E0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customStyle="1" w:styleId="departament">
    <w:name w:val="departament"/>
    <w:basedOn w:val="Normalny"/>
    <w:next w:val="Normalny"/>
    <w:pPr>
      <w:spacing w:line="280" w:lineRule="exact"/>
    </w:pPr>
    <w:rPr>
      <w:b/>
      <w:sz w:val="20"/>
    </w:rPr>
  </w:style>
  <w:style w:type="paragraph" w:customStyle="1" w:styleId="nazwaadresata">
    <w:name w:val="nazwa adresata"/>
    <w:basedOn w:val="departament"/>
    <w:next w:val="imiinazwisko"/>
  </w:style>
  <w:style w:type="paragraph" w:customStyle="1" w:styleId="imiinazwisko">
    <w:name w:val="imię i nazwisko"/>
    <w:basedOn w:val="nazwaadresata"/>
    <w:next w:val="Normalny"/>
  </w:style>
  <w:style w:type="paragraph" w:customStyle="1" w:styleId="adres">
    <w:name w:val="adres"/>
    <w:basedOn w:val="departament"/>
    <w:pPr>
      <w:jc w:val="left"/>
    </w:pPr>
    <w:rPr>
      <w:b w:val="0"/>
    </w:rPr>
  </w:style>
  <w:style w:type="paragraph" w:customStyle="1" w:styleId="adresodbiorcy">
    <w:name w:val="adres odbiorcy"/>
    <w:basedOn w:val="adres"/>
    <w:pPr>
      <w:jc w:val="right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pPr>
      <w:spacing w:line="200" w:lineRule="exact"/>
    </w:pPr>
    <w:rPr>
      <w:rFonts w:ascii="Arial Narrow" w:hAnsi="Arial Narrow"/>
      <w:noProof/>
      <w:sz w:val="18"/>
    </w:rPr>
  </w:style>
  <w:style w:type="paragraph" w:customStyle="1" w:styleId="firmalight">
    <w:name w:val="firma_light"/>
    <w:basedOn w:val="firma"/>
    <w:rPr>
      <w:b w:val="0"/>
    </w:rPr>
  </w:style>
  <w:style w:type="character" w:styleId="Numerstrony">
    <w:name w:val="page number"/>
    <w:basedOn w:val="Domylnaczcionkaakapitu"/>
    <w:semiHidden/>
  </w:style>
  <w:style w:type="paragraph" w:customStyle="1" w:styleId="Firma0">
    <w:name w:val="Firma"/>
    <w:basedOn w:val="Normalny"/>
    <w:next w:val="Normalny"/>
    <w:rPr>
      <w:b/>
      <w:sz w:val="20"/>
    </w:rPr>
  </w:style>
  <w:style w:type="character" w:styleId="Pogrubienie">
    <w:name w:val="Strong"/>
    <w:qFormat/>
    <w:rPr>
      <w:b/>
      <w:bCs/>
    </w:rPr>
  </w:style>
  <w:style w:type="paragraph" w:styleId="NormalnyWeb">
    <w:name w:val="Normal (Web)"/>
    <w:basedOn w:val="Normalny"/>
    <w:semiHidden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6C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6C6C"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uiPriority w:val="99"/>
    <w:unhideWhenUsed/>
    <w:rsid w:val="000A6943"/>
    <w:pPr>
      <w:numPr>
        <w:numId w:val="1"/>
      </w:numPr>
      <w:contextualSpacing/>
    </w:pPr>
  </w:style>
  <w:style w:type="paragraph" w:styleId="Akapitzlist">
    <w:name w:val="List Paragraph"/>
    <w:basedOn w:val="Normalny"/>
    <w:uiPriority w:val="34"/>
    <w:qFormat/>
    <w:rsid w:val="00146DD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E4621F"/>
    <w:rPr>
      <w:rFonts w:ascii="Arial" w:hAnsi="Arial"/>
      <w:sz w:val="1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4621F"/>
    <w:rPr>
      <w:rFonts w:ascii="Arial" w:hAnsi="Arial"/>
      <w:sz w:val="22"/>
      <w:szCs w:val="24"/>
    </w:rPr>
  </w:style>
  <w:style w:type="character" w:customStyle="1" w:styleId="Mocnowyrniony">
    <w:name w:val="Mocno wyróżniony"/>
    <w:qFormat/>
    <w:rsid w:val="003A3A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yna.jedrysiak\Desktop\szablony\szablon_kolorowy_drukarkowy_ODDZIAL_JEDNOSTKA%20ORGANIZACYJ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3b9fbf-b770-4bae-aae7-52be8b7610ed">PSGAZ-21-178</_dlc_DocId>
    <_dlc_DocIdUrl xmlns="c83b9fbf-b770-4bae-aae7-52be8b7610ed">
      <Url>http://gaznet.psgaz.pl/firma/_layouts/DocIdRedir.aspx?ID=PSGAZ-21-178</Url>
      <Description>PSGAZ-21-178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8103492AB60B4DAEB170B17348C107" ma:contentTypeVersion="0" ma:contentTypeDescription="Utwórz nowy dokument." ma:contentTypeScope="" ma:versionID="60053d966c21ded4034e6ca6b45ffc95">
  <xsd:schema xmlns:xsd="http://www.w3.org/2001/XMLSchema" xmlns:xs="http://www.w3.org/2001/XMLSchema" xmlns:p="http://schemas.microsoft.com/office/2006/metadata/properties" xmlns:ns2="c83b9fbf-b770-4bae-aae7-52be8b7610ed" targetNamespace="http://schemas.microsoft.com/office/2006/metadata/properties" ma:root="true" ma:fieldsID="27ec501c66c077d1fd4ff4fdf8d90fa7" ns2:_="">
    <xsd:import namespace="c83b9fbf-b770-4bae-aae7-52be8b7610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b9fbf-b770-4bae-aae7-52be8b7610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3EB69-8A86-4C18-B201-BD77595FDF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00E274-0B48-405B-AA35-5EF91B7261EF}">
  <ds:schemaRefs>
    <ds:schemaRef ds:uri="http://schemas.microsoft.com/office/2006/metadata/properties"/>
    <ds:schemaRef ds:uri="http://schemas.microsoft.com/office/infopath/2007/PartnerControls"/>
    <ds:schemaRef ds:uri="c83b9fbf-b770-4bae-aae7-52be8b7610ed"/>
  </ds:schemaRefs>
</ds:datastoreItem>
</file>

<file path=customXml/itemProps3.xml><?xml version="1.0" encoding="utf-8"?>
<ds:datastoreItem xmlns:ds="http://schemas.openxmlformats.org/officeDocument/2006/customXml" ds:itemID="{2AFA2583-FF56-4E12-B048-1FFDD3D5AE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DD1929-BCE2-4C0A-910A-958FE5E6F2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4FE928-819F-4E49-AF98-2C6FBF309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3b9fbf-b770-4bae-aae7-52be8b761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szablon_kolorowy_drukarkowy_ODDZIAL_JEDNOSTKA ORGANIZACYJNA.dot</Template>
  <TotalTime>6</TotalTime>
  <Pages>2</Pages>
  <Words>318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Blue Papaya</Company>
  <LinksUpToDate>false</LinksUpToDate>
  <CharactersWithSpaces>2629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Jędrysiak Katarzyna</dc:creator>
  <cp:lastModifiedBy>Bagińska Aneta (PSG)</cp:lastModifiedBy>
  <cp:revision>7</cp:revision>
  <cp:lastPrinted>2016-07-06T09:14:00Z</cp:lastPrinted>
  <dcterms:created xsi:type="dcterms:W3CDTF">2019-04-03T08:34:00Z</dcterms:created>
  <dcterms:modified xsi:type="dcterms:W3CDTF">2025-02-20T10:50:00Z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0x010100678103492AB60B4DAEB170B17348C107</vt:lpwstr>
  </property>
  <property fmtid="{D5CDD505-2E9C-101B-9397-08002B2CF9AE}" pid="3" name="_dlc_DocIdItemGuid">
    <vt:lpwstr>ff1ca61d-5bff-42d6-b542-7f49c3666bfe</vt:lpwstr>
  </property>
  <property fmtid="{D5CDD505-2E9C-101B-9397-08002B2CF9AE}" pid="4" name="MSIP_Label_49f13cfd-5796-464f-b156-41c62f2d4b30_Enabled">
    <vt:lpwstr>true</vt:lpwstr>
  </property>
  <property fmtid="{D5CDD505-2E9C-101B-9397-08002B2CF9AE}" pid="5" name="MSIP_Label_49f13cfd-5796-464f-b156-41c62f2d4b30_SetDate">
    <vt:lpwstr>2025-02-20T10:49:50Z</vt:lpwstr>
  </property>
  <property fmtid="{D5CDD505-2E9C-101B-9397-08002B2CF9AE}" pid="6" name="MSIP_Label_49f13cfd-5796-464f-b156-41c62f2d4b30_Method">
    <vt:lpwstr>Privileged</vt:lpwstr>
  </property>
  <property fmtid="{D5CDD505-2E9C-101B-9397-08002B2CF9AE}" pid="7" name="MSIP_Label_49f13cfd-5796-464f-b156-41c62f2d4b30_Name">
    <vt:lpwstr>49f13cfd-5796-464f-b156-41c62f2d4b30</vt:lpwstr>
  </property>
  <property fmtid="{D5CDD505-2E9C-101B-9397-08002B2CF9AE}" pid="8" name="MSIP_Label_49f13cfd-5796-464f-b156-41c62f2d4b30_SiteId">
    <vt:lpwstr>ef14d27b-bd2c-4b20-81f6-f50d7f33c306</vt:lpwstr>
  </property>
  <property fmtid="{D5CDD505-2E9C-101B-9397-08002B2CF9AE}" pid="9" name="MSIP_Label_49f13cfd-5796-464f-b156-41c62f2d4b30_ActionId">
    <vt:lpwstr>3c14ba0b-885d-466a-af29-59bd0572e76f</vt:lpwstr>
  </property>
  <property fmtid="{D5CDD505-2E9C-101B-9397-08002B2CF9AE}" pid="10" name="MSIP_Label_49f13cfd-5796-464f-b156-41c62f2d4b30_ContentBits">
    <vt:lpwstr>0</vt:lpwstr>
  </property>
</Properties>
</file>